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D9D4B" w14:textId="53F9AAB7" w:rsidR="00EC60C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06E8D">
        <w:rPr>
          <w:rFonts w:cs="Arial"/>
          <w:b/>
          <w:sz w:val="24"/>
          <w:szCs w:val="24"/>
        </w:rPr>
        <w:t>101</w:t>
      </w:r>
      <w:r>
        <w:rPr>
          <w:b/>
          <w:i/>
          <w:sz w:val="28"/>
        </w:rPr>
        <w:tab/>
        <w:t>R5-23</w:t>
      </w:r>
      <w:r w:rsidR="009934DB">
        <w:rPr>
          <w:b/>
          <w:i/>
          <w:sz w:val="28"/>
        </w:rPr>
        <w:t>6</w:t>
      </w:r>
      <w:r w:rsidR="001E5927">
        <w:rPr>
          <w:b/>
          <w:i/>
          <w:sz w:val="28"/>
        </w:rPr>
        <w:t>442</w:t>
      </w:r>
    </w:p>
    <w:p w14:paraId="62458361" w14:textId="0CAE42EB" w:rsidR="00206E8D" w:rsidRDefault="00206E8D" w:rsidP="00206E8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Chicago, US, 13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17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November,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C60CE" w14:paraId="7408698C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C88CA" w14:textId="77777777" w:rsidR="00EC60C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EC60CE" w14:paraId="27F7011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1A99" w14:textId="77777777" w:rsidR="00EC60C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C60CE" w14:paraId="7A289A8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9F11729" w14:textId="77777777" w:rsidR="00EC60CE" w:rsidRDefault="00EC6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11267E5" w14:textId="77777777" w:rsidR="00EC60CE" w:rsidRDefault="00EC6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0CE" w14:paraId="3CAEF5A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CFAD3" w14:textId="77777777" w:rsidR="00EC60C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12BF" w14:textId="1B2C262A" w:rsidR="00EC60CE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B0F94" w:rsidRPr="002B0F94">
              <w:t>NR CA PC3 FR1 CA_n25A-n66A-n77(2A) and CA_n25A-n66A-n78(2A)</w:t>
            </w:r>
            <w:r w:rsidR="008052CE">
              <w:t xml:space="preserve"> fallbacks</w:t>
            </w:r>
            <w:r w:rsidR="00B47BAA">
              <w:t xml:space="preserve"> and BCSs</w:t>
            </w:r>
          </w:p>
        </w:tc>
      </w:tr>
      <w:tr w:rsidR="00EC60CE" w14:paraId="0A67E37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F136828" w14:textId="77777777" w:rsidR="00EC60CE" w:rsidRDefault="00EC6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68F8180" w14:textId="77777777" w:rsidR="00EC60CE" w:rsidRDefault="00EC6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0CE" w14:paraId="0F8119A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E2F83" w14:textId="77777777" w:rsidR="00EC60C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C181EB" w14:textId="26B3B6DA" w:rsidR="00EC60CE" w:rsidRDefault="0044435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A1D93A" w14:textId="77777777" w:rsidR="00EC60CE" w:rsidRDefault="00EC60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178380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CA20A" w14:textId="689F8D1B" w:rsidR="00EC60CE" w:rsidRDefault="00444357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</w:tbl>
    <w:p w14:paraId="66C0C73F" w14:textId="77777777" w:rsidR="00EC60CE" w:rsidRDefault="00EC60C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EC60CE" w14:paraId="68998B5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A8979A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CCAF02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C52E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D334D4D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969C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CBB2DC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009C1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839EAF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6B991D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DD927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E491ADA" w14:textId="77777777" w:rsidR="00EC60C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97F070" w14:textId="4BF5258A" w:rsidR="00EC60CE" w:rsidRDefault="004443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FF153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1C34D99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15384EE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1F9393" w14:textId="77777777" w:rsidR="00EC60C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D44A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F4A67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630CE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B0B1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36AFBF1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D2E5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F836EE2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1D02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7DC6D2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31422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815F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5B93F06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42695D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D0DB5F" w14:textId="77777777" w:rsidR="00EC60C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7C830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BBA99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2779D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3C1F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07FC7A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7B5013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BBD7DE" w14:textId="77777777" w:rsidR="00EC60C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5603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95F39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6D27D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5FBD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61AC12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F5185B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B44550" w14:textId="77777777" w:rsidR="00EC60C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3B10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C3941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6D644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CE6B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72EB484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B71FA59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9DECBE" w14:textId="77777777" w:rsidR="00EC60C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008A5" w14:textId="16AE0C15" w:rsidR="00EC60CE" w:rsidRDefault="004443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870B0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80C77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32D3C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3291EE8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7420618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AF0A94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9D09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E52B77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16DE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2833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5254E9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378F821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D3D537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A786E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F49BA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C1712" w14:textId="7520D3F7" w:rsidR="00EC60CE" w:rsidRDefault="000470C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DF7B6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4507D05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970133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15D4B3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8DA255" w14:textId="59B7A424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95F68" w14:textId="77777777" w:rsidR="00EC60C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E1264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4589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7CA8CE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D106AD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8FA0FF7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43268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72A2B43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289ECBD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8CFC92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BC247C8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4875DD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0D6D09D" w14:textId="003006CC" w:rsidR="00FE2B60" w:rsidRDefault="00FE2B60" w:rsidP="00247DF2">
            <w:pPr>
              <w:pStyle w:val="CRCoverPage"/>
              <w:spacing w:after="0"/>
            </w:pPr>
            <w:r w:rsidRPr="00FE2B60">
              <w:t>CA_n77(2A) BCS4and5</w:t>
            </w:r>
            <w:r>
              <w:t>/-</w:t>
            </w:r>
            <w:r w:rsidR="00B90684">
              <w:t>,</w:t>
            </w:r>
          </w:p>
          <w:p w14:paraId="329555D2" w14:textId="77777777" w:rsidR="00B90684" w:rsidRDefault="00247DF2" w:rsidP="00247DF2">
            <w:pPr>
              <w:pStyle w:val="CRCoverPage"/>
              <w:spacing w:after="0"/>
            </w:pPr>
            <w:r w:rsidRPr="00247DF2">
              <w:t>CA_n78(2A)/-,</w:t>
            </w:r>
          </w:p>
          <w:p w14:paraId="52A12DAF" w14:textId="77777777" w:rsidR="00B90684" w:rsidRDefault="00B90684" w:rsidP="00247DF2">
            <w:pPr>
              <w:pStyle w:val="CRCoverPage"/>
              <w:spacing w:after="0"/>
            </w:pPr>
            <w:r w:rsidRPr="00B90684">
              <w:t>CA_n78(2A) BCS1</w:t>
            </w:r>
            <w:r>
              <w:t>/-,</w:t>
            </w:r>
          </w:p>
          <w:p w14:paraId="648593C4" w14:textId="072C8C86" w:rsidR="00B90684" w:rsidRDefault="00B90684" w:rsidP="00247DF2">
            <w:pPr>
              <w:pStyle w:val="CRCoverPage"/>
              <w:spacing w:after="0"/>
            </w:pPr>
            <w:r w:rsidRPr="00B90684">
              <w:t>CA_n78(2A) BCS</w:t>
            </w:r>
            <w:r>
              <w:t>2/-,</w:t>
            </w:r>
          </w:p>
          <w:p w14:paraId="65618446" w14:textId="57F7BEAE" w:rsidR="00B90684" w:rsidRDefault="00247DF2" w:rsidP="00247DF2">
            <w:pPr>
              <w:pStyle w:val="CRCoverPage"/>
              <w:spacing w:after="0"/>
            </w:pPr>
            <w:r w:rsidRPr="00247DF2">
              <w:t>CA_n25A-n66A/-,</w:t>
            </w:r>
          </w:p>
          <w:p w14:paraId="30AA0147" w14:textId="04FFC548" w:rsidR="004C40CA" w:rsidRDefault="004C40CA" w:rsidP="00247DF2">
            <w:pPr>
              <w:pStyle w:val="CRCoverPage"/>
              <w:spacing w:after="0"/>
            </w:pPr>
            <w:r w:rsidRPr="00247DF2">
              <w:t>CA_n25A-n66A/CA_n25A-n66A,</w:t>
            </w:r>
          </w:p>
          <w:p w14:paraId="2C01E6FD" w14:textId="684BB53C" w:rsidR="00B90684" w:rsidRDefault="00B90684" w:rsidP="00B90684">
            <w:pPr>
              <w:pStyle w:val="CRCoverPage"/>
              <w:spacing w:after="0"/>
            </w:pPr>
            <w:r w:rsidRPr="00247DF2">
              <w:t>CA_n25A-n66A</w:t>
            </w:r>
            <w:r>
              <w:t xml:space="preserve"> BC</w:t>
            </w:r>
            <w:r w:rsidR="00BB2B5C">
              <w:t>S</w:t>
            </w:r>
            <w:r>
              <w:t>1</w:t>
            </w:r>
            <w:r w:rsidRPr="00247DF2">
              <w:t>/-,</w:t>
            </w:r>
          </w:p>
          <w:p w14:paraId="46C0EE2A" w14:textId="3B74B602" w:rsidR="00B90684" w:rsidRDefault="00B90684" w:rsidP="00B90684">
            <w:pPr>
              <w:pStyle w:val="CRCoverPage"/>
              <w:spacing w:after="0"/>
            </w:pPr>
            <w:r w:rsidRPr="00247DF2">
              <w:t>CA_n25A-n66A</w:t>
            </w:r>
            <w:r>
              <w:t xml:space="preserve"> BC</w:t>
            </w:r>
            <w:r w:rsidR="00BB2B5C">
              <w:t>S</w:t>
            </w:r>
            <w:r>
              <w:t>1</w:t>
            </w:r>
            <w:r w:rsidRPr="00247DF2">
              <w:t>/CA_n25A-n66A,</w:t>
            </w:r>
          </w:p>
          <w:p w14:paraId="13AEE90F" w14:textId="07774432" w:rsidR="00B90684" w:rsidRDefault="00B90684" w:rsidP="00B90684">
            <w:pPr>
              <w:pStyle w:val="CRCoverPage"/>
              <w:spacing w:after="0"/>
            </w:pPr>
            <w:r w:rsidRPr="00247DF2">
              <w:t>CA_n25A-n66A</w:t>
            </w:r>
            <w:r>
              <w:t xml:space="preserve"> BC</w:t>
            </w:r>
            <w:r w:rsidR="00BB2B5C">
              <w:t>S</w:t>
            </w:r>
            <w:r>
              <w:t>4and 5</w:t>
            </w:r>
            <w:r w:rsidRPr="00247DF2">
              <w:t>/-,</w:t>
            </w:r>
          </w:p>
          <w:p w14:paraId="313D61CD" w14:textId="7AEAC054" w:rsidR="00B90684" w:rsidRDefault="00B90684" w:rsidP="00B90684">
            <w:pPr>
              <w:pStyle w:val="CRCoverPage"/>
              <w:spacing w:after="0"/>
            </w:pPr>
            <w:r w:rsidRPr="00247DF2">
              <w:t>CA_n25A-n66A</w:t>
            </w:r>
            <w:r>
              <w:t xml:space="preserve"> BC</w:t>
            </w:r>
            <w:r w:rsidR="00BB2B5C">
              <w:t>S</w:t>
            </w:r>
            <w:r>
              <w:t>4and5</w:t>
            </w:r>
            <w:r w:rsidRPr="00247DF2">
              <w:t>/CA_n25A-n66A,</w:t>
            </w:r>
            <w:r w:rsidR="00247DF2" w:rsidRPr="00247DF2">
              <w:br/>
              <w:t>CA_n25A-n77A/-,</w:t>
            </w:r>
            <w:r w:rsidR="00247DF2" w:rsidRPr="00247DF2">
              <w:br/>
              <w:t>CA_n25A-n77A/</w:t>
            </w:r>
            <w:r w:rsidRPr="00247DF2">
              <w:t xml:space="preserve"> CA_n25A-n77A</w:t>
            </w:r>
            <w:r w:rsidR="00247DF2" w:rsidRPr="00247DF2">
              <w:t>,</w:t>
            </w:r>
          </w:p>
          <w:p w14:paraId="7FF996E3" w14:textId="15E75E45" w:rsidR="00B90684" w:rsidRDefault="00B90684" w:rsidP="00B90684">
            <w:pPr>
              <w:pStyle w:val="CRCoverPage"/>
              <w:spacing w:after="0"/>
            </w:pPr>
            <w:r w:rsidRPr="00247DF2">
              <w:t>CA_n25A-n</w:t>
            </w:r>
            <w:r>
              <w:t>77</w:t>
            </w:r>
            <w:r w:rsidRPr="00247DF2">
              <w:t>A</w:t>
            </w:r>
            <w:r>
              <w:t xml:space="preserve"> BC</w:t>
            </w:r>
            <w:r w:rsidR="00BB2B5C">
              <w:t>S</w:t>
            </w:r>
            <w:r>
              <w:t>1</w:t>
            </w:r>
            <w:r w:rsidRPr="00247DF2">
              <w:t>/-,</w:t>
            </w:r>
          </w:p>
          <w:p w14:paraId="251E91BB" w14:textId="6818496B" w:rsidR="00B90684" w:rsidRDefault="00B90684" w:rsidP="00B90684">
            <w:pPr>
              <w:pStyle w:val="CRCoverPage"/>
              <w:spacing w:after="0"/>
            </w:pPr>
            <w:r w:rsidRPr="00247DF2">
              <w:t>CA_n25A-n</w:t>
            </w:r>
            <w:r>
              <w:t>77</w:t>
            </w:r>
            <w:r w:rsidRPr="00247DF2">
              <w:t>A</w:t>
            </w:r>
            <w:r>
              <w:t xml:space="preserve"> BC</w:t>
            </w:r>
            <w:r w:rsidR="00BB2B5C">
              <w:t>S</w:t>
            </w:r>
            <w:r>
              <w:t>1</w:t>
            </w:r>
            <w:r w:rsidRPr="00247DF2">
              <w:t>/CA_n25A-n</w:t>
            </w:r>
            <w:r>
              <w:t>77</w:t>
            </w:r>
            <w:r w:rsidRPr="00247DF2">
              <w:t>A,</w:t>
            </w:r>
          </w:p>
          <w:p w14:paraId="20C971CD" w14:textId="06C56B3C" w:rsidR="00B90684" w:rsidRDefault="00B90684" w:rsidP="00B90684">
            <w:pPr>
              <w:pStyle w:val="CRCoverPage"/>
              <w:spacing w:after="0"/>
            </w:pPr>
            <w:r w:rsidRPr="00247DF2">
              <w:t>CA_n25A-n</w:t>
            </w:r>
            <w:r>
              <w:t>77</w:t>
            </w:r>
            <w:r w:rsidRPr="00247DF2">
              <w:t>A</w:t>
            </w:r>
            <w:r>
              <w:t xml:space="preserve"> BC</w:t>
            </w:r>
            <w:r w:rsidR="00BB2B5C">
              <w:t>S</w:t>
            </w:r>
            <w:r>
              <w:t>4and 5</w:t>
            </w:r>
            <w:r w:rsidRPr="00247DF2">
              <w:t>/-,</w:t>
            </w:r>
          </w:p>
          <w:p w14:paraId="69FBE7D4" w14:textId="5EAF9CB6" w:rsidR="00B90684" w:rsidRDefault="00B90684" w:rsidP="00B90684">
            <w:pPr>
              <w:pStyle w:val="CRCoverPage"/>
              <w:spacing w:after="0"/>
            </w:pPr>
            <w:r w:rsidRPr="00247DF2">
              <w:t>CA_n25A-n</w:t>
            </w:r>
            <w:r>
              <w:t>77</w:t>
            </w:r>
            <w:r w:rsidRPr="00247DF2">
              <w:t>A</w:t>
            </w:r>
            <w:r>
              <w:t xml:space="preserve"> BC</w:t>
            </w:r>
            <w:r w:rsidR="00BB2B5C">
              <w:t>S</w:t>
            </w:r>
            <w:r>
              <w:t>4and5</w:t>
            </w:r>
            <w:r w:rsidRPr="00247DF2">
              <w:t>/CA_n25A-n</w:t>
            </w:r>
            <w:r>
              <w:t>77</w:t>
            </w:r>
            <w:r w:rsidRPr="00247DF2">
              <w:t>A,</w:t>
            </w:r>
          </w:p>
          <w:p w14:paraId="483F59EE" w14:textId="726D6765" w:rsidR="00B90684" w:rsidRDefault="00B90684" w:rsidP="00B90684">
            <w:pPr>
              <w:pStyle w:val="CRCoverPage"/>
              <w:spacing w:after="0"/>
            </w:pPr>
            <w:r w:rsidRPr="00247DF2">
              <w:t>CA_n25A-n77(2A)/</w:t>
            </w:r>
            <w:r w:rsidR="00BB2B5C">
              <w:t>-,</w:t>
            </w:r>
          </w:p>
          <w:p w14:paraId="60659162" w14:textId="4BBF2504" w:rsidR="00BB2B5C" w:rsidRDefault="00BB2B5C" w:rsidP="00BB2B5C">
            <w:pPr>
              <w:pStyle w:val="CRCoverPage"/>
              <w:spacing w:after="0"/>
            </w:pPr>
            <w:r w:rsidRPr="00247DF2">
              <w:t>CA_n25A-n77(2A)/</w:t>
            </w:r>
            <w:r w:rsidRPr="00BB2B5C">
              <w:t>CA_n25A-n77A</w:t>
            </w:r>
            <w:r>
              <w:t>,</w:t>
            </w:r>
          </w:p>
          <w:p w14:paraId="3387559D" w14:textId="5F19D131" w:rsidR="00BB2B5C" w:rsidRDefault="00BB2B5C" w:rsidP="00BB2B5C">
            <w:pPr>
              <w:pStyle w:val="CRCoverPage"/>
              <w:spacing w:after="0"/>
            </w:pPr>
            <w:r w:rsidRPr="00247DF2">
              <w:t>CA_n25A-n77(2A)/</w:t>
            </w:r>
            <w:r w:rsidRPr="00BB2B5C">
              <w:t>CA_n77(2A)</w:t>
            </w:r>
            <w:r>
              <w:t>,</w:t>
            </w:r>
          </w:p>
          <w:p w14:paraId="69EC28EC" w14:textId="121BC9A3" w:rsidR="00BB2B5C" w:rsidRDefault="00BB2B5C" w:rsidP="00BB2B5C">
            <w:pPr>
              <w:pStyle w:val="CRCoverPage"/>
              <w:spacing w:after="0"/>
            </w:pPr>
            <w:r w:rsidRPr="00247DF2">
              <w:t>CA_n25A-n77(2A)</w:t>
            </w:r>
            <w:r>
              <w:t xml:space="preserve"> BCS4and5</w:t>
            </w:r>
            <w:r w:rsidRPr="00247DF2">
              <w:t>/</w:t>
            </w:r>
            <w:r>
              <w:t>-,</w:t>
            </w:r>
          </w:p>
          <w:p w14:paraId="53D17A34" w14:textId="4F132BAF" w:rsidR="00BB2B5C" w:rsidRDefault="00BB2B5C" w:rsidP="00B90684">
            <w:pPr>
              <w:pStyle w:val="CRCoverPage"/>
              <w:spacing w:after="0"/>
            </w:pPr>
            <w:r w:rsidRPr="00247DF2">
              <w:t>CA_n25A-n77(2A)</w:t>
            </w:r>
            <w:r>
              <w:t xml:space="preserve"> BCS4and5</w:t>
            </w:r>
            <w:r w:rsidRPr="00247DF2">
              <w:t>/</w:t>
            </w:r>
            <w:r w:rsidRPr="00BB2B5C">
              <w:t xml:space="preserve"> CA_n25A-n77A</w:t>
            </w:r>
            <w:r>
              <w:t>,</w:t>
            </w:r>
            <w:r w:rsidR="00247DF2" w:rsidRPr="00247DF2">
              <w:br/>
              <w:t>CA_n25A-n78A/-,</w:t>
            </w:r>
          </w:p>
          <w:p w14:paraId="7150E483" w14:textId="6BA962A0" w:rsidR="00BB2B5C" w:rsidRDefault="00BB2B5C" w:rsidP="00B90684">
            <w:pPr>
              <w:pStyle w:val="CRCoverPage"/>
              <w:spacing w:after="0"/>
            </w:pPr>
            <w:r w:rsidRPr="00247DF2">
              <w:t>CA_n25A-n78A/</w:t>
            </w:r>
            <w:r w:rsidRPr="00BB2B5C">
              <w:t>CA_n25A-n78A</w:t>
            </w:r>
            <w:r w:rsidRPr="00247DF2">
              <w:t>,</w:t>
            </w:r>
          </w:p>
          <w:p w14:paraId="4BA46018" w14:textId="14457D45" w:rsidR="00BB2B5C" w:rsidRDefault="00BB2B5C" w:rsidP="00B90684">
            <w:pPr>
              <w:pStyle w:val="CRCoverPage"/>
              <w:spacing w:after="0"/>
            </w:pPr>
            <w:r w:rsidRPr="00247DF2">
              <w:t>CA_n25A-n78A</w:t>
            </w:r>
            <w:r>
              <w:t xml:space="preserve"> BCS1</w:t>
            </w:r>
            <w:r w:rsidRPr="00247DF2">
              <w:t>/-,</w:t>
            </w:r>
          </w:p>
          <w:p w14:paraId="3BBB5047" w14:textId="77777777" w:rsidR="00BB2B5C" w:rsidRDefault="00BB2B5C" w:rsidP="00B90684">
            <w:pPr>
              <w:pStyle w:val="CRCoverPage"/>
              <w:spacing w:after="0"/>
            </w:pPr>
            <w:r w:rsidRPr="00247DF2">
              <w:t>CA_n25A-n78A</w:t>
            </w:r>
            <w:r>
              <w:t xml:space="preserve"> BCS1</w:t>
            </w:r>
            <w:r w:rsidRPr="00247DF2">
              <w:t>/</w:t>
            </w:r>
            <w:r w:rsidRPr="00BB2B5C">
              <w:t>CA_n25A-n78A</w:t>
            </w:r>
            <w:r w:rsidRPr="00247DF2">
              <w:t>,</w:t>
            </w:r>
            <w:r w:rsidR="00247DF2" w:rsidRPr="00247DF2">
              <w:br/>
              <w:t>CA_n25A-n78(2A)/-,</w:t>
            </w:r>
          </w:p>
          <w:p w14:paraId="05D94C40" w14:textId="28803FCC" w:rsidR="008443EF" w:rsidRDefault="008443EF" w:rsidP="00B90684">
            <w:pPr>
              <w:pStyle w:val="CRCoverPage"/>
              <w:spacing w:after="0"/>
            </w:pPr>
            <w:r w:rsidRPr="00247DF2">
              <w:t>CA_n25A-n78(2A)/CA_n25A-n78,</w:t>
            </w:r>
          </w:p>
          <w:p w14:paraId="4B9B62F3" w14:textId="2296449F" w:rsidR="008443EF" w:rsidRDefault="008443EF" w:rsidP="008443EF">
            <w:pPr>
              <w:pStyle w:val="CRCoverPage"/>
              <w:spacing w:after="0"/>
            </w:pPr>
            <w:r w:rsidRPr="00247DF2">
              <w:t>CA_n25A-n78(2A)</w:t>
            </w:r>
            <w:r>
              <w:t xml:space="preserve"> BCS1</w:t>
            </w:r>
            <w:r w:rsidRPr="00247DF2">
              <w:t>/-,</w:t>
            </w:r>
          </w:p>
          <w:p w14:paraId="232FDD72" w14:textId="1C642821" w:rsidR="008443EF" w:rsidRDefault="008443EF" w:rsidP="008443EF">
            <w:pPr>
              <w:pStyle w:val="CRCoverPage"/>
              <w:spacing w:after="0"/>
            </w:pPr>
            <w:r w:rsidRPr="00247DF2">
              <w:t>CA_n25A-n78(2A)</w:t>
            </w:r>
            <w:r>
              <w:t xml:space="preserve"> BCS1</w:t>
            </w:r>
            <w:r w:rsidRPr="00247DF2">
              <w:t>/CA_n25A-n78,</w:t>
            </w:r>
          </w:p>
          <w:p w14:paraId="705F1B6C" w14:textId="183D59A9" w:rsidR="008443EF" w:rsidRDefault="008443EF" w:rsidP="008443EF">
            <w:pPr>
              <w:pStyle w:val="CRCoverPage"/>
              <w:spacing w:after="0"/>
            </w:pPr>
            <w:r w:rsidRPr="00DF5BAD">
              <w:t>CA_n66A-n7</w:t>
            </w:r>
            <w:r>
              <w:t>7</w:t>
            </w:r>
            <w:r w:rsidRPr="00DF5BAD">
              <w:t>A</w:t>
            </w:r>
            <w:r>
              <w:t xml:space="preserve"> BCS4and5</w:t>
            </w:r>
            <w:r w:rsidRPr="00DF5BAD">
              <w:t>/-,</w:t>
            </w:r>
          </w:p>
          <w:p w14:paraId="377D4B0D" w14:textId="52C4D310" w:rsidR="008443EF" w:rsidRDefault="008443EF" w:rsidP="008443EF">
            <w:pPr>
              <w:pStyle w:val="CRCoverPage"/>
              <w:spacing w:after="0"/>
            </w:pPr>
            <w:r w:rsidRPr="00DF5BAD">
              <w:t>CA_n66A-n7</w:t>
            </w:r>
            <w:r>
              <w:t>7</w:t>
            </w:r>
            <w:r w:rsidRPr="00DF5BAD">
              <w:t>A</w:t>
            </w:r>
            <w:r>
              <w:t xml:space="preserve"> BCS4and5</w:t>
            </w:r>
            <w:r w:rsidRPr="00DF5BAD">
              <w:t>/CA_n66A-n7</w:t>
            </w:r>
            <w:r>
              <w:t>7</w:t>
            </w:r>
            <w:r w:rsidRPr="00DF5BAD">
              <w:t>A,</w:t>
            </w:r>
          </w:p>
          <w:p w14:paraId="4EC86F97" w14:textId="4F4F6528" w:rsidR="00B021D1" w:rsidRDefault="00B021D1" w:rsidP="00B021D1">
            <w:pPr>
              <w:pStyle w:val="CRCoverPage"/>
              <w:spacing w:after="0"/>
            </w:pPr>
            <w:r w:rsidRPr="00DF5BAD">
              <w:t>CA_n66A-n7</w:t>
            </w:r>
            <w:r>
              <w:t>7(2</w:t>
            </w:r>
            <w:r w:rsidRPr="00DF5BAD">
              <w:t>A</w:t>
            </w:r>
            <w:r>
              <w:t>) BCS4and5</w:t>
            </w:r>
            <w:r w:rsidRPr="00DF5BAD">
              <w:t>/-,</w:t>
            </w:r>
          </w:p>
          <w:p w14:paraId="7C9CDFA7" w14:textId="0B26C297" w:rsidR="00B021D1" w:rsidRDefault="00B021D1" w:rsidP="00B021D1">
            <w:pPr>
              <w:pStyle w:val="CRCoverPage"/>
              <w:spacing w:after="0"/>
            </w:pPr>
            <w:r w:rsidRPr="00DF5BAD">
              <w:t>CA_n66A-n7</w:t>
            </w:r>
            <w:r>
              <w:t>7(2</w:t>
            </w:r>
            <w:r w:rsidRPr="00DF5BAD">
              <w:t>A</w:t>
            </w:r>
            <w:r>
              <w:t>) BCS4and5</w:t>
            </w:r>
            <w:r w:rsidRPr="00DF5BAD">
              <w:t>/CA_n66A-n7</w:t>
            </w:r>
            <w:r>
              <w:t>7</w:t>
            </w:r>
            <w:r w:rsidRPr="00DF5BAD">
              <w:t>A,</w:t>
            </w:r>
          </w:p>
          <w:p w14:paraId="4B475DF7" w14:textId="7DE28096" w:rsidR="00B021D1" w:rsidRDefault="00247DF2" w:rsidP="00B90684">
            <w:pPr>
              <w:pStyle w:val="CRCoverPage"/>
              <w:spacing w:after="0"/>
            </w:pPr>
            <w:r w:rsidRPr="00DF5BAD">
              <w:t>CA_n66A-n78A/-,</w:t>
            </w:r>
          </w:p>
          <w:p w14:paraId="74A93283" w14:textId="7BE238FB" w:rsidR="00B021D1" w:rsidRDefault="00B021D1" w:rsidP="00B90684">
            <w:pPr>
              <w:pStyle w:val="CRCoverPage"/>
              <w:spacing w:after="0"/>
            </w:pPr>
            <w:r w:rsidRPr="00DF5BAD">
              <w:t>CA_n66A-n78A/CA_n66A-n78A,</w:t>
            </w:r>
          </w:p>
          <w:p w14:paraId="73BB018B" w14:textId="43CD3542" w:rsidR="00B021D1" w:rsidRDefault="00B021D1" w:rsidP="00B021D1">
            <w:pPr>
              <w:pStyle w:val="CRCoverPage"/>
              <w:spacing w:after="0"/>
            </w:pPr>
            <w:r w:rsidRPr="00DF5BAD">
              <w:lastRenderedPageBreak/>
              <w:t>CA_n66A-n78A</w:t>
            </w:r>
            <w:r>
              <w:t xml:space="preserve"> BCS1</w:t>
            </w:r>
            <w:r w:rsidRPr="00DF5BAD">
              <w:t>/-,</w:t>
            </w:r>
          </w:p>
          <w:p w14:paraId="79EFE57E" w14:textId="03440917" w:rsidR="00B021D1" w:rsidRDefault="00B021D1" w:rsidP="00B90684">
            <w:pPr>
              <w:pStyle w:val="CRCoverPage"/>
              <w:spacing w:after="0"/>
            </w:pPr>
            <w:r w:rsidRPr="00DF5BAD">
              <w:t>CA_n66A-n78A</w:t>
            </w:r>
            <w:r>
              <w:t xml:space="preserve"> BCS1</w:t>
            </w:r>
            <w:r w:rsidRPr="00DF5BAD">
              <w:t>/CA_n66A-n78A,</w:t>
            </w:r>
            <w:r w:rsidR="00247DF2" w:rsidRPr="00247DF2">
              <w:br/>
              <w:t>CA_n66A-n78(2A)/-,</w:t>
            </w:r>
          </w:p>
          <w:p w14:paraId="2C50109D" w14:textId="46552137" w:rsidR="00B021D1" w:rsidRDefault="00B021D1" w:rsidP="00B90684">
            <w:pPr>
              <w:pStyle w:val="CRCoverPage"/>
              <w:spacing w:after="0"/>
            </w:pPr>
            <w:r w:rsidRPr="00247DF2">
              <w:t>CA_n66A-n78(2A)/CA_n66A-n78A,</w:t>
            </w:r>
          </w:p>
          <w:p w14:paraId="4392E587" w14:textId="6685B963" w:rsidR="00B021D1" w:rsidRDefault="00B021D1" w:rsidP="00B021D1">
            <w:pPr>
              <w:pStyle w:val="CRCoverPage"/>
              <w:spacing w:after="0"/>
            </w:pPr>
            <w:r w:rsidRPr="00247DF2">
              <w:t>CA_n66A-n78(2A)</w:t>
            </w:r>
            <w:r>
              <w:t xml:space="preserve"> BCS1</w:t>
            </w:r>
            <w:r w:rsidRPr="00247DF2">
              <w:t>/-,</w:t>
            </w:r>
          </w:p>
          <w:p w14:paraId="7D6308A5" w14:textId="5B4FA451" w:rsidR="00B021D1" w:rsidRDefault="00B021D1" w:rsidP="00B90684">
            <w:pPr>
              <w:pStyle w:val="CRCoverPage"/>
              <w:spacing w:after="0"/>
            </w:pPr>
            <w:r w:rsidRPr="00247DF2">
              <w:t>CA_n66A-n78(2A)</w:t>
            </w:r>
            <w:r>
              <w:t xml:space="preserve"> BCS1</w:t>
            </w:r>
            <w:r w:rsidRPr="00247DF2">
              <w:t>/CA_n66A-n78A,</w:t>
            </w:r>
            <w:r w:rsidR="00247DF2" w:rsidRPr="00247DF2">
              <w:br/>
              <w:t>CA_n25A-n66A-n77A/-,</w:t>
            </w:r>
          </w:p>
          <w:p w14:paraId="158C6435" w14:textId="3F29C385" w:rsidR="00B021D1" w:rsidRDefault="00B021D1" w:rsidP="00B90684">
            <w:pPr>
              <w:pStyle w:val="CRCoverPage"/>
              <w:spacing w:after="0"/>
            </w:pPr>
            <w:r w:rsidRPr="00247DF2">
              <w:t>CA_n25A-n66A-n77A/ n25A-n66A</w:t>
            </w:r>
            <w:r>
              <w:t>,</w:t>
            </w:r>
          </w:p>
          <w:p w14:paraId="785D2AA2" w14:textId="11EF9D1F" w:rsidR="00B021D1" w:rsidRDefault="00B021D1" w:rsidP="00B90684">
            <w:pPr>
              <w:pStyle w:val="CRCoverPage"/>
              <w:spacing w:after="0"/>
            </w:pPr>
            <w:r w:rsidRPr="00247DF2">
              <w:t>CA_n25A-n66A-n77A/n25A-n</w:t>
            </w:r>
            <w:r>
              <w:t>77</w:t>
            </w:r>
            <w:r w:rsidRPr="00247DF2">
              <w:t>A,</w:t>
            </w:r>
          </w:p>
          <w:p w14:paraId="5F65E8CF" w14:textId="3E57DB4E" w:rsidR="00B021D1" w:rsidRDefault="00B021D1" w:rsidP="00B90684">
            <w:pPr>
              <w:pStyle w:val="CRCoverPage"/>
              <w:spacing w:after="0"/>
            </w:pPr>
            <w:r w:rsidRPr="00247DF2">
              <w:t>CA_n25A-n66A-n77A/n</w:t>
            </w:r>
            <w:r>
              <w:t>66</w:t>
            </w:r>
            <w:r w:rsidRPr="00247DF2">
              <w:t>A-n</w:t>
            </w:r>
            <w:r>
              <w:t>77</w:t>
            </w:r>
            <w:r w:rsidRPr="00247DF2">
              <w:t>A,</w:t>
            </w:r>
          </w:p>
          <w:p w14:paraId="1F10742D" w14:textId="3F0FB6BF" w:rsidR="00B021D1" w:rsidRDefault="00B021D1" w:rsidP="00B021D1">
            <w:pPr>
              <w:pStyle w:val="CRCoverPage"/>
              <w:spacing w:after="0"/>
            </w:pPr>
            <w:r w:rsidRPr="00247DF2">
              <w:t>CA_n25A-n66A-n77A</w:t>
            </w:r>
            <w:r>
              <w:t xml:space="preserve"> BCS4and5</w:t>
            </w:r>
            <w:r w:rsidRPr="00247DF2">
              <w:t>/-,</w:t>
            </w:r>
          </w:p>
          <w:p w14:paraId="5545ABED" w14:textId="0571D909" w:rsidR="00B021D1" w:rsidRDefault="00B021D1" w:rsidP="00B021D1">
            <w:pPr>
              <w:pStyle w:val="CRCoverPage"/>
              <w:spacing w:after="0"/>
            </w:pPr>
            <w:r w:rsidRPr="00247DF2">
              <w:t>CA_n25A-n66A-n77A</w:t>
            </w:r>
            <w:r>
              <w:t xml:space="preserve"> BCS4and5</w:t>
            </w:r>
            <w:r w:rsidRPr="00247DF2">
              <w:t>/ n25A-n66A</w:t>
            </w:r>
            <w:r>
              <w:t>,</w:t>
            </w:r>
          </w:p>
          <w:p w14:paraId="6CE18B2C" w14:textId="3DA764F3" w:rsidR="00B021D1" w:rsidRDefault="00B021D1" w:rsidP="00B021D1">
            <w:pPr>
              <w:pStyle w:val="CRCoverPage"/>
              <w:spacing w:after="0"/>
            </w:pPr>
            <w:r w:rsidRPr="00247DF2">
              <w:t>CA_n25A-n66A-n77A</w:t>
            </w:r>
            <w:r>
              <w:t xml:space="preserve"> BCS4and5</w:t>
            </w:r>
            <w:r w:rsidRPr="00247DF2">
              <w:t>/n25A-n</w:t>
            </w:r>
            <w:r>
              <w:t>77</w:t>
            </w:r>
            <w:r w:rsidRPr="00247DF2">
              <w:t>A,</w:t>
            </w:r>
          </w:p>
          <w:p w14:paraId="23A4FC4A" w14:textId="6556484F" w:rsidR="00B021D1" w:rsidRDefault="00B021D1" w:rsidP="00B021D1">
            <w:pPr>
              <w:pStyle w:val="CRCoverPage"/>
              <w:spacing w:after="0"/>
            </w:pPr>
            <w:r w:rsidRPr="00247DF2">
              <w:t>CA_n25A-n66A-n77A</w:t>
            </w:r>
            <w:r>
              <w:t xml:space="preserve"> BCS4and5</w:t>
            </w:r>
            <w:r w:rsidRPr="00247DF2">
              <w:t>/n</w:t>
            </w:r>
            <w:r>
              <w:t>66</w:t>
            </w:r>
            <w:r w:rsidRPr="00247DF2">
              <w:t>A-n</w:t>
            </w:r>
            <w:r>
              <w:t>77</w:t>
            </w:r>
            <w:r w:rsidRPr="00247DF2">
              <w:t>A,</w:t>
            </w:r>
          </w:p>
          <w:p w14:paraId="02C543B8" w14:textId="11F26E28" w:rsidR="00B021D1" w:rsidRDefault="00B021D1" w:rsidP="00B021D1">
            <w:pPr>
              <w:pStyle w:val="CRCoverPage"/>
              <w:spacing w:after="0"/>
            </w:pPr>
            <w:r w:rsidRPr="00247DF2">
              <w:t>CA_n25A-n66A-n77</w:t>
            </w:r>
            <w:r>
              <w:t>(2</w:t>
            </w:r>
            <w:r w:rsidRPr="00247DF2">
              <w:t>A</w:t>
            </w:r>
            <w:r>
              <w:t>) BCS4and5</w:t>
            </w:r>
            <w:r w:rsidRPr="00247DF2">
              <w:t>/-,</w:t>
            </w:r>
          </w:p>
          <w:p w14:paraId="64C38AE3" w14:textId="5A95F49F" w:rsidR="00B021D1" w:rsidRDefault="00B021D1" w:rsidP="00B021D1">
            <w:pPr>
              <w:pStyle w:val="CRCoverPage"/>
              <w:spacing w:after="0"/>
            </w:pPr>
            <w:r w:rsidRPr="00247DF2">
              <w:t>CA_n25A-n66A-n77</w:t>
            </w:r>
            <w:r>
              <w:t>(2</w:t>
            </w:r>
            <w:r w:rsidRPr="00247DF2">
              <w:t>A</w:t>
            </w:r>
            <w:r>
              <w:t>) BCS4and5</w:t>
            </w:r>
            <w:r w:rsidRPr="00247DF2">
              <w:t>/ n25A-n66A</w:t>
            </w:r>
            <w:r>
              <w:t>,</w:t>
            </w:r>
          </w:p>
          <w:p w14:paraId="3CB40447" w14:textId="4EA59D56" w:rsidR="00B021D1" w:rsidRDefault="00B021D1" w:rsidP="00B021D1">
            <w:pPr>
              <w:pStyle w:val="CRCoverPage"/>
              <w:spacing w:after="0"/>
            </w:pPr>
            <w:r w:rsidRPr="00247DF2">
              <w:t>CA_n25A-n66A-n77</w:t>
            </w:r>
            <w:r>
              <w:t>(2</w:t>
            </w:r>
            <w:r w:rsidRPr="00247DF2">
              <w:t>A</w:t>
            </w:r>
            <w:r>
              <w:t>) BCS4and5</w:t>
            </w:r>
            <w:r w:rsidRPr="00247DF2">
              <w:t>/n25A-n</w:t>
            </w:r>
            <w:r>
              <w:t>77</w:t>
            </w:r>
            <w:r w:rsidRPr="00247DF2">
              <w:t>A,</w:t>
            </w:r>
          </w:p>
          <w:p w14:paraId="0942DB22" w14:textId="77777777" w:rsidR="004C40CA" w:rsidRDefault="00B021D1" w:rsidP="00B90684">
            <w:pPr>
              <w:pStyle w:val="CRCoverPage"/>
              <w:spacing w:after="0"/>
            </w:pPr>
            <w:r w:rsidRPr="00247DF2">
              <w:t>CA_n25A-n66A-n77</w:t>
            </w:r>
            <w:r>
              <w:t>(2</w:t>
            </w:r>
            <w:r w:rsidRPr="00247DF2">
              <w:t>A</w:t>
            </w:r>
            <w:r>
              <w:t>) BCS4and5</w:t>
            </w:r>
            <w:r w:rsidRPr="00247DF2">
              <w:t>/n</w:t>
            </w:r>
            <w:r>
              <w:t>66</w:t>
            </w:r>
            <w:r w:rsidRPr="00247DF2">
              <w:t>A-n</w:t>
            </w:r>
            <w:r>
              <w:t>77</w:t>
            </w:r>
            <w:r w:rsidRPr="00247DF2">
              <w:t>A,</w:t>
            </w:r>
            <w:r w:rsidR="00247DF2" w:rsidRPr="00247DF2">
              <w:br/>
              <w:t>CA_n25A-n66A-n78A/-,</w:t>
            </w:r>
          </w:p>
          <w:p w14:paraId="6CB79CCB" w14:textId="5B071AA5" w:rsidR="004C40CA" w:rsidRDefault="004C40CA" w:rsidP="00B90684">
            <w:pPr>
              <w:pStyle w:val="CRCoverPage"/>
              <w:spacing w:after="0"/>
            </w:pPr>
            <w:r w:rsidRPr="00247DF2">
              <w:t>CA_n25A-n66A-n78A/CA_n25A-n66A,</w:t>
            </w:r>
            <w:r w:rsidRPr="00247DF2">
              <w:br/>
              <w:t>CA_n25A-n66A-n78A/CA_n25A-n78A,</w:t>
            </w:r>
            <w:r w:rsidRPr="00247DF2">
              <w:br/>
              <w:t>CA_n25A-n66A-n78A/CA_n66A-n78A</w:t>
            </w:r>
          </w:p>
          <w:p w14:paraId="7F8A1784" w14:textId="6B551DA7" w:rsidR="004C40CA" w:rsidRDefault="004C40CA" w:rsidP="004C40CA">
            <w:pPr>
              <w:pStyle w:val="CRCoverPage"/>
              <w:spacing w:after="0"/>
            </w:pPr>
            <w:r w:rsidRPr="00247DF2">
              <w:t>CA_n25A-n66A-n78A</w:t>
            </w:r>
            <w:r>
              <w:t xml:space="preserve"> BCS1</w:t>
            </w:r>
            <w:r w:rsidRPr="00247DF2">
              <w:t>/-,</w:t>
            </w:r>
          </w:p>
          <w:p w14:paraId="6FB51298" w14:textId="74354AC3" w:rsidR="004C40CA" w:rsidRDefault="004C40CA" w:rsidP="004C40CA">
            <w:pPr>
              <w:pStyle w:val="CRCoverPage"/>
              <w:spacing w:after="0"/>
            </w:pPr>
            <w:r w:rsidRPr="00247DF2">
              <w:t>CA_n25A-n66A-n78A</w:t>
            </w:r>
            <w:r>
              <w:t xml:space="preserve"> BCS1</w:t>
            </w:r>
            <w:r w:rsidRPr="00247DF2">
              <w:t>/CA_n25A-n66A,</w:t>
            </w:r>
            <w:r w:rsidRPr="00247DF2">
              <w:br/>
              <w:t>CA_n25A-n66A-n78A</w:t>
            </w:r>
            <w:r>
              <w:t xml:space="preserve"> BCS1</w:t>
            </w:r>
            <w:r w:rsidRPr="00247DF2">
              <w:t>/CA_n25A-n78A,</w:t>
            </w:r>
            <w:r w:rsidRPr="00247DF2">
              <w:br/>
              <w:t>CA_n25A-n66A-n78A</w:t>
            </w:r>
            <w:r>
              <w:t xml:space="preserve"> BCS1</w:t>
            </w:r>
            <w:r w:rsidRPr="00247DF2">
              <w:t>/CA_n66A-n78A</w:t>
            </w:r>
          </w:p>
          <w:p w14:paraId="01DE473A" w14:textId="3C93277C" w:rsidR="00FB2287" w:rsidRPr="00EB5614" w:rsidRDefault="00FB2287" w:rsidP="000470C1">
            <w:pPr>
              <w:pStyle w:val="CRCoverPage"/>
              <w:spacing w:after="0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F286E" w14:textId="77777777" w:rsidR="00EC60CE" w:rsidRDefault="00EC60CE">
            <w:pPr>
              <w:pStyle w:val="CRCoverPage"/>
              <w:spacing w:after="0"/>
            </w:pPr>
          </w:p>
        </w:tc>
      </w:tr>
      <w:tr w:rsidR="00EC60CE" w14:paraId="3E3C58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E092F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2B33E5F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6C845F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B1F23C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B648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1F9A847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1AF419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1132A44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7493B9B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09F6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46FC9B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F89B91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D997CA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7A0D4D6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11CEEA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BB131" w14:textId="47E7EA39" w:rsidR="00EC60C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</w:t>
            </w:r>
            <w:r w:rsidR="00FB2287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95189" w14:textId="77777777" w:rsidR="00EC60CE" w:rsidRDefault="00EC60CE">
            <w:pPr>
              <w:pStyle w:val="CRCoverPage"/>
              <w:spacing w:after="0"/>
            </w:pPr>
          </w:p>
        </w:tc>
      </w:tr>
      <w:tr w:rsidR="00EC60CE" w14:paraId="39906085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F0D77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8043AD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511A54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BB70B" w14:textId="77777777" w:rsidR="00EC60CE" w:rsidRDefault="00EC60C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197B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2D3AA2D" w14:textId="77777777" w:rsidR="00EC60CE" w:rsidRDefault="00EC60CE">
      <w:pPr>
        <w:pStyle w:val="CRCoverPage"/>
        <w:rPr>
          <w:lang w:val="en-US"/>
        </w:rPr>
      </w:pPr>
    </w:p>
    <w:sectPr w:rsidR="00EC60C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9CF5C" w14:textId="77777777" w:rsidR="0051158E" w:rsidRDefault="0051158E">
      <w:pPr>
        <w:spacing w:after="0"/>
      </w:pPr>
      <w:r>
        <w:separator/>
      </w:r>
    </w:p>
  </w:endnote>
  <w:endnote w:type="continuationSeparator" w:id="0">
    <w:p w14:paraId="3C2D5274" w14:textId="77777777" w:rsidR="0051158E" w:rsidRDefault="00511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31E5" w14:textId="77777777" w:rsidR="00EC60C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C12B7" w14:textId="77777777" w:rsidR="0051158E" w:rsidRDefault="0051158E">
      <w:pPr>
        <w:spacing w:after="0"/>
      </w:pPr>
      <w:r>
        <w:separator/>
      </w:r>
    </w:p>
  </w:footnote>
  <w:footnote w:type="continuationSeparator" w:id="0">
    <w:p w14:paraId="5AA5F2E7" w14:textId="77777777" w:rsidR="0051158E" w:rsidRDefault="005115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6AAB6" w14:textId="77777777" w:rsidR="00EC60CE" w:rsidRDefault="00EC60CE">
    <w:pPr>
      <w:pStyle w:val="Header"/>
    </w:pPr>
  </w:p>
  <w:p w14:paraId="7D6FC6D4" w14:textId="77777777" w:rsidR="00EC60CE" w:rsidRDefault="00EC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04758955">
    <w:abstractNumId w:val="3"/>
  </w:num>
  <w:num w:numId="2" w16cid:durableId="2123568074">
    <w:abstractNumId w:val="5"/>
  </w:num>
  <w:num w:numId="3" w16cid:durableId="593126182">
    <w:abstractNumId w:val="1"/>
  </w:num>
  <w:num w:numId="4" w16cid:durableId="1237397776">
    <w:abstractNumId w:val="4"/>
  </w:num>
  <w:num w:numId="5" w16cid:durableId="1979721114">
    <w:abstractNumId w:val="14"/>
  </w:num>
  <w:num w:numId="6" w16cid:durableId="171453717">
    <w:abstractNumId w:val="2"/>
  </w:num>
  <w:num w:numId="7" w16cid:durableId="1968973905">
    <w:abstractNumId w:val="10"/>
  </w:num>
  <w:num w:numId="8" w16cid:durableId="3435347">
    <w:abstractNumId w:val="7"/>
  </w:num>
  <w:num w:numId="9" w16cid:durableId="490802929">
    <w:abstractNumId w:val="13"/>
  </w:num>
  <w:num w:numId="10" w16cid:durableId="1077484374">
    <w:abstractNumId w:val="15"/>
  </w:num>
  <w:num w:numId="11" w16cid:durableId="1519541485">
    <w:abstractNumId w:val="16"/>
  </w:num>
  <w:num w:numId="12" w16cid:durableId="776219159">
    <w:abstractNumId w:val="8"/>
  </w:num>
  <w:num w:numId="13" w16cid:durableId="1610313520">
    <w:abstractNumId w:val="9"/>
  </w:num>
  <w:num w:numId="14" w16cid:durableId="573243686">
    <w:abstractNumId w:val="6"/>
  </w:num>
  <w:num w:numId="15" w16cid:durableId="172309750">
    <w:abstractNumId w:val="12"/>
  </w:num>
  <w:num w:numId="16" w16cid:durableId="56321003">
    <w:abstractNumId w:val="0"/>
  </w:num>
  <w:num w:numId="17" w16cid:durableId="7073394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0242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0C1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927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06E8D"/>
    <w:rsid w:val="00215446"/>
    <w:rsid w:val="00216FD7"/>
    <w:rsid w:val="00223E31"/>
    <w:rsid w:val="002347A2"/>
    <w:rsid w:val="00243E1C"/>
    <w:rsid w:val="0024670C"/>
    <w:rsid w:val="00246B77"/>
    <w:rsid w:val="00247DF2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0F94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4357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40CA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158E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E7276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3D33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CF3"/>
    <w:rsid w:val="007B4019"/>
    <w:rsid w:val="007B59ED"/>
    <w:rsid w:val="007B7231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2CE"/>
    <w:rsid w:val="00805652"/>
    <w:rsid w:val="008101DF"/>
    <w:rsid w:val="00815BDB"/>
    <w:rsid w:val="00816E16"/>
    <w:rsid w:val="0082369F"/>
    <w:rsid w:val="008274AB"/>
    <w:rsid w:val="00835C42"/>
    <w:rsid w:val="0083754B"/>
    <w:rsid w:val="0084353B"/>
    <w:rsid w:val="008443A3"/>
    <w:rsid w:val="008443EF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2CE4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47E8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4DB"/>
    <w:rsid w:val="00993BFE"/>
    <w:rsid w:val="009A0012"/>
    <w:rsid w:val="009A6401"/>
    <w:rsid w:val="009A6F80"/>
    <w:rsid w:val="009B056A"/>
    <w:rsid w:val="009B34D1"/>
    <w:rsid w:val="009B75BB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2FAF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21D1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47BAA"/>
    <w:rsid w:val="00B5405A"/>
    <w:rsid w:val="00B5787F"/>
    <w:rsid w:val="00B62601"/>
    <w:rsid w:val="00B63D00"/>
    <w:rsid w:val="00B657F0"/>
    <w:rsid w:val="00B673B1"/>
    <w:rsid w:val="00B90684"/>
    <w:rsid w:val="00BA14A2"/>
    <w:rsid w:val="00BA3945"/>
    <w:rsid w:val="00BA63CE"/>
    <w:rsid w:val="00BA6A3D"/>
    <w:rsid w:val="00BA6F76"/>
    <w:rsid w:val="00BB088C"/>
    <w:rsid w:val="00BB16BE"/>
    <w:rsid w:val="00BB2B5C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069D0"/>
    <w:rsid w:val="00C1096E"/>
    <w:rsid w:val="00C118C7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5BAD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5614"/>
    <w:rsid w:val="00EB736F"/>
    <w:rsid w:val="00EC3AA3"/>
    <w:rsid w:val="00EC4A25"/>
    <w:rsid w:val="00EC4D46"/>
    <w:rsid w:val="00EC60CE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3B87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287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2B6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CB8EE8"/>
  <w15:docId w15:val="{D955808A-64B9-4ED1-B2C2-2E6BB384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206E8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270</Words>
  <Characters>2191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- Tuomo Säynäjäkangas</cp:lastModifiedBy>
  <cp:revision>2</cp:revision>
  <cp:lastPrinted>2020-02-05T15:54:00Z</cp:lastPrinted>
  <dcterms:created xsi:type="dcterms:W3CDTF">2023-11-15T19:04:00Z</dcterms:created>
  <dcterms:modified xsi:type="dcterms:W3CDTF">2023-11-15T19:04:00Z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